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北京市大兴区黄村镇党群工作办公室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——2025年城乡基层党组织服务群众经费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项目申报单位（科室）：党群工作办公室（党建）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城乡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基层党组织服务群众经费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党群工作办公室（党建）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69252417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为进一步加大基层基础保障力度，提升基层党组织服务水平，根据《大兴区城乡基层党组织服务群众经费管理规定》,为每个村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社拨付40万元党组织服务群众经费,，用于为村（居）民提供服务事项，包括：便民服务、志愿公益、关爱帮扶、应急保障、群众活动、服务支撑、群众迫切需要提供的其他服务事项，及没有明确主体责任或其他专项经费的公建设施和服务设施。突出基层党组织的政治属性，通过高质量、精准化的服务，为群众办实事解难题，提升基层党组织的组织力、凝聚力、号召力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党组织服务群众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1680.000000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党群工作办公室（党建）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69252417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2025年城乡基层党组织服务群众经费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将党组织服务群众经费拨付至各村社，用于为村（居）民提供服务事项，包括：便民服务、志愿公益、关爱帮扶、应急保障、群众活动、服务支撑、群众迫切需要提供的其他服务事项，及没有明确主体责任或其他专项经费的公建设施和服务设施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为进一步加大基层基础保障力度，提升基层党组织服务水平，根据《大兴区城乡基层党组织服务群众经费管理规定》,为每个村社拨付40万元党组织服务群众经费,用于用于为村（居）民提供服务事项,提升基层党组织的组织力、凝聚力、号召力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使用城乡基层党组织服务群众经费,突出基层党组织的政治属性,强化党组织的政治功能,通过高质量、精准化的服务，提升基层党组织的组织力、凝聚力、号召力。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基层党组织服务群众经费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5A177E0"/>
    <w:rsid w:val="0A5D4D63"/>
    <w:rsid w:val="13F73D10"/>
    <w:rsid w:val="17E73438"/>
    <w:rsid w:val="1DC7560C"/>
    <w:rsid w:val="26B16A86"/>
    <w:rsid w:val="27DB4C55"/>
    <w:rsid w:val="2AD43A75"/>
    <w:rsid w:val="2F0C4C32"/>
    <w:rsid w:val="2F471EE1"/>
    <w:rsid w:val="303919B6"/>
    <w:rsid w:val="308113CB"/>
    <w:rsid w:val="328835F5"/>
    <w:rsid w:val="34B53ED7"/>
    <w:rsid w:val="3D305713"/>
    <w:rsid w:val="44A20E2F"/>
    <w:rsid w:val="45DD589D"/>
    <w:rsid w:val="4B70177C"/>
    <w:rsid w:val="4F815F87"/>
    <w:rsid w:val="54F9326F"/>
    <w:rsid w:val="59467262"/>
    <w:rsid w:val="5C7924AE"/>
    <w:rsid w:val="625005B0"/>
    <w:rsid w:val="651C2939"/>
    <w:rsid w:val="6D535020"/>
    <w:rsid w:val="6DA037D4"/>
    <w:rsid w:val="74512811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小P</cp:lastModifiedBy>
  <cp:lastPrinted>2018-09-07T03:15:00Z</cp:lastPrinted>
  <dcterms:modified xsi:type="dcterms:W3CDTF">2024-08-29T03:06:49Z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